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49" w:rsidRPr="00F74149" w:rsidRDefault="00F74149" w:rsidP="00F7414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4149">
        <w:rPr>
          <w:rFonts w:ascii="Arial" w:hAnsi="Arial" w:cs="Arial"/>
          <w:b/>
          <w:color w:val="000000"/>
        </w:rPr>
        <w:t>INDICO</w:t>
      </w:r>
      <w:r w:rsidRPr="00F74149">
        <w:rPr>
          <w:rFonts w:ascii="Arial" w:hAnsi="Arial" w:cs="Arial"/>
          <w:color w:val="000000"/>
        </w:rPr>
        <w:t xml:space="preserve"> a capina e limpeza da Av. Vale </w:t>
      </w:r>
      <w:r w:rsidRPr="00F74149">
        <w:rPr>
          <w:rFonts w:ascii="Arial" w:hAnsi="Arial" w:cs="Arial"/>
          <w:color w:val="000000"/>
        </w:rPr>
        <w:t xml:space="preserve">do </w:t>
      </w:r>
      <w:r w:rsidRPr="00F74149">
        <w:rPr>
          <w:rFonts w:ascii="Arial" w:hAnsi="Arial" w:cs="Arial"/>
          <w:color w:val="000000"/>
        </w:rPr>
        <w:t>Paraíba, no Parque Santo Antônio, p</w:t>
      </w:r>
      <w:bookmarkStart w:id="0" w:name="_GoBack"/>
      <w:bookmarkEnd w:id="0"/>
      <w:r w:rsidRPr="00F74149">
        <w:rPr>
          <w:rFonts w:ascii="Arial" w:hAnsi="Arial" w:cs="Arial"/>
          <w:color w:val="000000"/>
        </w:rPr>
        <w:t>ois o matagal existente nas calçadas tem atraído ratos e animais peçonhentos, colocando em risco as pessoas que por ali transitam;</w:t>
      </w:r>
    </w:p>
    <w:p w:rsidR="00F74149" w:rsidRPr="00F74149" w:rsidRDefault="00F74149" w:rsidP="00F7414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4149">
        <w:rPr>
          <w:rFonts w:ascii="Arial" w:hAnsi="Arial" w:cs="Arial"/>
          <w:b/>
          <w:color w:val="000000"/>
        </w:rPr>
        <w:t>INDICO</w:t>
      </w:r>
      <w:r w:rsidRPr="00F74149">
        <w:rPr>
          <w:rFonts w:ascii="Arial" w:hAnsi="Arial" w:cs="Arial"/>
          <w:color w:val="000000"/>
        </w:rPr>
        <w:t xml:space="preserve"> a capina e limpeza da Rua das Camélias, no Parque Santo Antônio, pois o matagal existente nas calçadas tem atraído ratos e animais peçonhentos, colocando em risco as pessoas que por ali transitam;</w:t>
      </w:r>
    </w:p>
    <w:p w:rsidR="00F74149" w:rsidRPr="00F74149" w:rsidRDefault="00F74149" w:rsidP="00F7414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4149">
        <w:rPr>
          <w:rFonts w:ascii="Arial" w:hAnsi="Arial" w:cs="Arial"/>
          <w:b/>
          <w:color w:val="000000"/>
        </w:rPr>
        <w:t>INDICO</w:t>
      </w:r>
      <w:r w:rsidRPr="00F74149">
        <w:rPr>
          <w:rFonts w:ascii="Arial" w:hAnsi="Arial" w:cs="Arial"/>
          <w:color w:val="000000"/>
        </w:rPr>
        <w:t xml:space="preserve"> a capina e limpeza da Rua das Violetas, no Parque Santo Antônio, pois o matagal existente nas calçadas tem atraído ratos e animais peçonhentos, colocando em risco as pessoas que por ali transitam;</w:t>
      </w:r>
    </w:p>
    <w:p w:rsidR="00F74149" w:rsidRPr="00F74149" w:rsidRDefault="00F74149" w:rsidP="00F7414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4149">
        <w:rPr>
          <w:rFonts w:ascii="Arial" w:hAnsi="Arial" w:cs="Arial"/>
          <w:b/>
          <w:color w:val="000000"/>
        </w:rPr>
        <w:t>INDICO</w:t>
      </w:r>
      <w:r w:rsidRPr="00F74149">
        <w:rPr>
          <w:rFonts w:ascii="Arial" w:hAnsi="Arial" w:cs="Arial"/>
          <w:color w:val="000000"/>
        </w:rPr>
        <w:t xml:space="preserve"> a limpeza de um terreno localizado na Rua Cinco, no </w:t>
      </w:r>
      <w:proofErr w:type="gramStart"/>
      <w:r w:rsidRPr="00F74149">
        <w:rPr>
          <w:rFonts w:ascii="Arial" w:hAnsi="Arial" w:cs="Arial"/>
          <w:color w:val="000000"/>
        </w:rPr>
        <w:t>Bairro Bela Vista II/Igarapés, na altura do número 124</w:t>
      </w:r>
      <w:proofErr w:type="gramEnd"/>
      <w:r w:rsidRPr="00F74149">
        <w:rPr>
          <w:rFonts w:ascii="Arial" w:hAnsi="Arial" w:cs="Arial"/>
          <w:color w:val="000000"/>
        </w:rPr>
        <w:t>. Os moradores da referida rua clamam por esta benfeitoria, pois o matagal existente tem atraído ratos e animais peçonhentos;</w:t>
      </w:r>
    </w:p>
    <w:p w:rsidR="00F74149" w:rsidRPr="00F74149" w:rsidRDefault="00F74149" w:rsidP="00F7414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4149">
        <w:rPr>
          <w:rFonts w:ascii="Arial" w:hAnsi="Arial" w:cs="Arial"/>
          <w:b/>
          <w:color w:val="000000"/>
        </w:rPr>
        <w:t>INDICO</w:t>
      </w:r>
      <w:r w:rsidRPr="00F74149">
        <w:rPr>
          <w:rFonts w:ascii="Arial" w:hAnsi="Arial" w:cs="Arial"/>
          <w:color w:val="000000"/>
        </w:rPr>
        <w:t xml:space="preserve"> o reparo do “escadão” existente na Rua Cinco, no Bairro Bela Vista II/Igarapés, tendo em vista o seu péssimo estado de conservação;</w:t>
      </w:r>
    </w:p>
    <w:p w:rsidR="00F74149" w:rsidRPr="00F74149" w:rsidRDefault="00F74149" w:rsidP="00F7414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4149">
        <w:rPr>
          <w:rFonts w:ascii="Arial" w:hAnsi="Arial" w:cs="Arial"/>
          <w:b/>
          <w:color w:val="000000"/>
        </w:rPr>
        <w:t>INDICO</w:t>
      </w:r>
      <w:r w:rsidRPr="00F74149">
        <w:rPr>
          <w:rFonts w:ascii="Arial" w:hAnsi="Arial" w:cs="Arial"/>
          <w:color w:val="000000"/>
        </w:rPr>
        <w:t xml:space="preserve"> a retirada de carcaças de veículos jogadas ao longo da Rua Cinco, no Bairro Bela Vista II/Igarapés, pois os moradores do referido bairro clamam por esta benfeitoria; </w:t>
      </w:r>
      <w:proofErr w:type="gramStart"/>
      <w:r w:rsidRPr="00F74149">
        <w:rPr>
          <w:rFonts w:ascii="Arial" w:hAnsi="Arial" w:cs="Arial"/>
          <w:color w:val="000000"/>
        </w:rPr>
        <w:t>e</w:t>
      </w:r>
      <w:proofErr w:type="gramEnd"/>
    </w:p>
    <w:p w:rsidR="002C6191" w:rsidRPr="00F74149" w:rsidRDefault="00F74149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4149">
        <w:rPr>
          <w:rFonts w:ascii="Arial" w:hAnsi="Arial" w:cs="Arial"/>
          <w:b/>
          <w:color w:val="000000"/>
        </w:rPr>
        <w:t>INDICO</w:t>
      </w:r>
      <w:r w:rsidRPr="00F74149">
        <w:rPr>
          <w:rFonts w:ascii="Arial" w:hAnsi="Arial" w:cs="Arial"/>
          <w:color w:val="000000"/>
        </w:rPr>
        <w:t xml:space="preserve"> a manutenção no leito carroçável de toda a extensão da Rua dos Hibiscos, no Parque Santo Antônio, tendo em vista o seu total estado de abandono.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F74149">
        <w:rPr>
          <w:rFonts w:ascii="Arial" w:hAnsi="Arial" w:cs="Arial"/>
          <w:b/>
          <w:color w:val="000000"/>
          <w:sz w:val="18"/>
          <w:szCs w:val="18"/>
        </w:rPr>
        <w:t>14/10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70B" w:rsidRDefault="0086370B">
      <w:r>
        <w:separator/>
      </w:r>
    </w:p>
  </w:endnote>
  <w:endnote w:type="continuationSeparator" w:id="0">
    <w:p w:rsidR="0086370B" w:rsidRDefault="0086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DF06D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DF06DD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70B" w:rsidRDefault="0086370B">
      <w:r>
        <w:separator/>
      </w:r>
    </w:p>
  </w:footnote>
  <w:footnote w:type="continuationSeparator" w:id="0">
    <w:p w:rsidR="0086370B" w:rsidRDefault="00863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789C86" wp14:editId="0F19AB9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6D91480" wp14:editId="30F45F5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9FB966E" wp14:editId="33C6C86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F74149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2167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F74149" w:rsidP="006F77EF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14/10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74149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9C2331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370B"/>
    <w:rsid w:val="00865434"/>
    <w:rsid w:val="00891496"/>
    <w:rsid w:val="00897D50"/>
    <w:rsid w:val="008F1DDF"/>
    <w:rsid w:val="009112F2"/>
    <w:rsid w:val="00912A0A"/>
    <w:rsid w:val="00915737"/>
    <w:rsid w:val="009204DA"/>
    <w:rsid w:val="009627D7"/>
    <w:rsid w:val="009B6D6A"/>
    <w:rsid w:val="009C2331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74149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CAA04-D625-45F7-A0FC-56D0CA46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1425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2015-10-13T14:54:00Z</cp:lastPrinted>
  <dcterms:created xsi:type="dcterms:W3CDTF">2015-10-13T14:54:00Z</dcterms:created>
  <dcterms:modified xsi:type="dcterms:W3CDTF">2015-10-13T14:54:00Z</dcterms:modified>
</cp:coreProperties>
</file>